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EE8" w:rsidRDefault="007C3EE8">
      <w:pPr>
        <w:jc w:val="center"/>
        <w:rPr>
          <w:b/>
          <w:sz w:val="22"/>
          <w:szCs w:val="22"/>
        </w:rPr>
      </w:pPr>
    </w:p>
    <w:p w:rsidR="007C3EE8" w:rsidRDefault="007C3EE8">
      <w:pPr>
        <w:jc w:val="center"/>
        <w:rPr>
          <w:b/>
          <w:sz w:val="22"/>
          <w:szCs w:val="22"/>
        </w:rPr>
      </w:pPr>
    </w:p>
    <w:p w:rsidR="007C3EE8" w:rsidRDefault="007C3EE8">
      <w:pPr>
        <w:jc w:val="center"/>
        <w:rPr>
          <w:b/>
          <w:sz w:val="22"/>
          <w:szCs w:val="22"/>
        </w:rPr>
      </w:pPr>
    </w:p>
    <w:p w:rsidR="007C3EE8" w:rsidRDefault="007C3EE8">
      <w:pPr>
        <w:jc w:val="center"/>
        <w:rPr>
          <w:b/>
          <w:sz w:val="22"/>
          <w:szCs w:val="22"/>
        </w:rPr>
      </w:pPr>
    </w:p>
    <w:p w:rsidR="007C3EE8" w:rsidRDefault="007C3EE8">
      <w:pPr>
        <w:jc w:val="center"/>
        <w:rPr>
          <w:b/>
          <w:sz w:val="22"/>
          <w:szCs w:val="22"/>
        </w:rPr>
      </w:pPr>
    </w:p>
    <w:p w:rsidR="007C3EE8" w:rsidRDefault="007C3EE8">
      <w:pPr>
        <w:jc w:val="center"/>
        <w:rPr>
          <w:b/>
          <w:sz w:val="22"/>
          <w:szCs w:val="22"/>
        </w:rPr>
      </w:pPr>
    </w:p>
    <w:p w:rsidR="007C3EE8" w:rsidRDefault="007C3EE8">
      <w:pPr>
        <w:jc w:val="center"/>
        <w:rPr>
          <w:b/>
          <w:sz w:val="22"/>
          <w:szCs w:val="22"/>
        </w:rPr>
      </w:pPr>
    </w:p>
    <w:p w:rsidR="007C3EE8" w:rsidRDefault="007C3EE8">
      <w:pPr>
        <w:jc w:val="center"/>
        <w:rPr>
          <w:b/>
          <w:sz w:val="22"/>
          <w:szCs w:val="22"/>
        </w:rPr>
      </w:pPr>
    </w:p>
    <w:p w:rsidR="007C3EE8" w:rsidRDefault="007C3EE8">
      <w:pPr>
        <w:jc w:val="center"/>
        <w:rPr>
          <w:b/>
          <w:sz w:val="22"/>
          <w:szCs w:val="22"/>
        </w:rPr>
      </w:pPr>
    </w:p>
    <w:p w:rsidR="007C3EE8" w:rsidRDefault="007C3EE8">
      <w:pPr>
        <w:jc w:val="center"/>
        <w:rPr>
          <w:b/>
          <w:sz w:val="22"/>
          <w:szCs w:val="22"/>
        </w:rPr>
      </w:pPr>
    </w:p>
    <w:p w:rsidR="007C3EE8" w:rsidRDefault="007C3EE8">
      <w:pPr>
        <w:jc w:val="center"/>
        <w:rPr>
          <w:b/>
          <w:sz w:val="22"/>
          <w:szCs w:val="22"/>
        </w:rPr>
      </w:pPr>
    </w:p>
    <w:p w:rsidR="007C3EE8" w:rsidRDefault="007C3EE8">
      <w:pPr>
        <w:jc w:val="center"/>
        <w:rPr>
          <w:b/>
          <w:sz w:val="22"/>
          <w:szCs w:val="22"/>
        </w:rPr>
      </w:pPr>
    </w:p>
    <w:p w:rsidR="007C3EE8" w:rsidRDefault="007C3EE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7C3EE8" w:rsidRDefault="007C3EE8">
      <w:pPr>
        <w:rPr>
          <w:sz w:val="22"/>
          <w:szCs w:val="22"/>
        </w:rPr>
      </w:pPr>
    </w:p>
    <w:p w:rsidR="007C3EE8" w:rsidRDefault="007C3EE8">
      <w:pPr>
        <w:rPr>
          <w:sz w:val="22"/>
          <w:szCs w:val="22"/>
        </w:rPr>
      </w:pPr>
    </w:p>
    <w:p w:rsidR="007C3EE8" w:rsidRDefault="007C3EE8">
      <w:pPr>
        <w:rPr>
          <w:sz w:val="22"/>
          <w:szCs w:val="22"/>
        </w:rPr>
      </w:pPr>
    </w:p>
    <w:p w:rsidR="007C3EE8" w:rsidRDefault="007C3EE8">
      <w:pPr>
        <w:rPr>
          <w:sz w:val="22"/>
          <w:szCs w:val="22"/>
        </w:rPr>
      </w:pPr>
    </w:p>
    <w:p w:rsidR="007C3EE8" w:rsidRDefault="007C3EE8" w:rsidP="00EA5948">
      <w:r>
        <w:t>О принятии к рассмотрению заявления о</w:t>
      </w:r>
    </w:p>
    <w:p w:rsidR="007C3EE8" w:rsidRDefault="007C3EE8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переоформлении лицензий на медицинскую </w:t>
      </w:r>
    </w:p>
    <w:p w:rsidR="007C3EE8" w:rsidRDefault="007C3EE8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прилагаемые к нему документы</w:t>
      </w:r>
    </w:p>
    <w:p w:rsidR="007C3EE8" w:rsidRDefault="007C3EE8" w:rsidP="00766B50">
      <w:pPr>
        <w:ind w:firstLine="709"/>
        <w:jc w:val="both"/>
        <w:rPr>
          <w:sz w:val="28"/>
          <w:szCs w:val="28"/>
        </w:rPr>
      </w:pPr>
    </w:p>
    <w:p w:rsidR="007C3EE8" w:rsidRPr="009044E0" w:rsidRDefault="007C3EE8" w:rsidP="00766B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к рассмотрению </w:t>
      </w:r>
      <w:r w:rsidRPr="009044E0">
        <w:rPr>
          <w:sz w:val="28"/>
          <w:szCs w:val="28"/>
        </w:rPr>
        <w:t>заявлени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переоформлении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7C3EE8" w:rsidRDefault="007C3EE8" w:rsidP="008A4DE1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Акционерное общество «Медицинский центр ЧТПЗ», заявление от 05.09.2017 года, рег. № 5.2-05-144/17.</w:t>
      </w:r>
      <w:r w:rsidRPr="00841C08">
        <w:rPr>
          <w:bCs/>
          <w:color w:val="0000FF"/>
          <w:sz w:val="28"/>
          <w:szCs w:val="28"/>
        </w:rPr>
        <w:t xml:space="preserve"> </w:t>
      </w:r>
    </w:p>
    <w:p w:rsidR="007C3EE8" w:rsidRDefault="007C3EE8" w:rsidP="00EA5948">
      <w:pPr>
        <w:jc w:val="both"/>
        <w:rPr>
          <w:bCs/>
          <w:color w:val="0000FF"/>
          <w:sz w:val="28"/>
          <w:szCs w:val="28"/>
        </w:rPr>
      </w:pPr>
    </w:p>
    <w:p w:rsidR="007C3EE8" w:rsidRDefault="007C3EE8" w:rsidP="00EA5948">
      <w:pPr>
        <w:jc w:val="both"/>
        <w:rPr>
          <w:bCs/>
          <w:color w:val="0000FF"/>
          <w:sz w:val="28"/>
          <w:szCs w:val="28"/>
        </w:rPr>
      </w:pPr>
    </w:p>
    <w:p w:rsidR="007C3EE8" w:rsidRDefault="007C3EE8" w:rsidP="0093015D">
      <w:pPr>
        <w:jc w:val="both"/>
      </w:pPr>
      <w:r>
        <w:rPr>
          <w:color w:val="000000"/>
          <w:sz w:val="28"/>
          <w:szCs w:val="28"/>
        </w:rPr>
        <w:t>Председатель Комитета                                                                           С.В.Вылегжанин</w:t>
      </w:r>
    </w:p>
    <w:p w:rsidR="007C3EE8" w:rsidRDefault="007C3EE8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C3EE8" w:rsidRDefault="007C3EE8">
      <w:pPr>
        <w:tabs>
          <w:tab w:val="left" w:pos="-180"/>
        </w:tabs>
        <w:rPr>
          <w:sz w:val="28"/>
          <w:szCs w:val="28"/>
        </w:rPr>
      </w:pPr>
    </w:p>
    <w:p w:rsidR="007C3EE8" w:rsidRDefault="007C3EE8">
      <w:pPr>
        <w:tabs>
          <w:tab w:val="left" w:pos="-180"/>
        </w:tabs>
        <w:rPr>
          <w:sz w:val="28"/>
          <w:szCs w:val="28"/>
        </w:rPr>
      </w:pPr>
    </w:p>
    <w:p w:rsidR="007C3EE8" w:rsidRDefault="007C3EE8">
      <w:pPr>
        <w:tabs>
          <w:tab w:val="left" w:pos="-180"/>
        </w:tabs>
        <w:rPr>
          <w:sz w:val="28"/>
          <w:szCs w:val="28"/>
        </w:rPr>
      </w:pPr>
    </w:p>
    <w:p w:rsidR="007C3EE8" w:rsidRDefault="007C3EE8">
      <w:pPr>
        <w:tabs>
          <w:tab w:val="left" w:pos="-180"/>
        </w:tabs>
        <w:rPr>
          <w:sz w:val="28"/>
          <w:szCs w:val="28"/>
        </w:rPr>
      </w:pPr>
    </w:p>
    <w:p w:rsidR="007C3EE8" w:rsidRDefault="007C3EE8">
      <w:pPr>
        <w:tabs>
          <w:tab w:val="left" w:pos="-180"/>
        </w:tabs>
        <w:rPr>
          <w:sz w:val="28"/>
          <w:szCs w:val="28"/>
        </w:rPr>
      </w:pPr>
    </w:p>
    <w:p w:rsidR="007C3EE8" w:rsidRDefault="007C3EE8">
      <w:pPr>
        <w:tabs>
          <w:tab w:val="left" w:pos="-180"/>
        </w:tabs>
        <w:rPr>
          <w:sz w:val="28"/>
          <w:szCs w:val="28"/>
        </w:rPr>
      </w:pPr>
    </w:p>
    <w:p w:rsidR="007C3EE8" w:rsidRDefault="007C3EE8">
      <w:pPr>
        <w:tabs>
          <w:tab w:val="left" w:pos="-180"/>
        </w:tabs>
        <w:rPr>
          <w:sz w:val="28"/>
          <w:szCs w:val="28"/>
        </w:rPr>
      </w:pPr>
    </w:p>
    <w:p w:rsidR="007C3EE8" w:rsidRDefault="007C3EE8">
      <w:pPr>
        <w:tabs>
          <w:tab w:val="left" w:pos="-180"/>
        </w:tabs>
        <w:rPr>
          <w:sz w:val="28"/>
          <w:szCs w:val="28"/>
        </w:rPr>
      </w:pPr>
    </w:p>
    <w:p w:rsidR="007C3EE8" w:rsidRDefault="007C3EE8">
      <w:pPr>
        <w:tabs>
          <w:tab w:val="left" w:pos="-180"/>
        </w:tabs>
        <w:rPr>
          <w:sz w:val="28"/>
          <w:szCs w:val="28"/>
        </w:rPr>
      </w:pPr>
    </w:p>
    <w:p w:rsidR="007C3EE8" w:rsidRDefault="007C3EE8">
      <w:pPr>
        <w:tabs>
          <w:tab w:val="left" w:pos="-180"/>
        </w:tabs>
        <w:rPr>
          <w:sz w:val="28"/>
          <w:szCs w:val="28"/>
        </w:rPr>
      </w:pPr>
    </w:p>
    <w:p w:rsidR="007C3EE8" w:rsidRDefault="007C3EE8">
      <w:pPr>
        <w:tabs>
          <w:tab w:val="left" w:pos="-180"/>
        </w:tabs>
        <w:rPr>
          <w:sz w:val="28"/>
          <w:szCs w:val="28"/>
        </w:rPr>
      </w:pPr>
    </w:p>
    <w:p w:rsidR="007C3EE8" w:rsidRDefault="007C3EE8">
      <w:pPr>
        <w:tabs>
          <w:tab w:val="left" w:pos="-180"/>
        </w:tabs>
        <w:rPr>
          <w:sz w:val="28"/>
          <w:szCs w:val="28"/>
        </w:rPr>
      </w:pPr>
    </w:p>
    <w:p w:rsidR="007C3EE8" w:rsidRDefault="007C3EE8">
      <w:pPr>
        <w:tabs>
          <w:tab w:val="left" w:pos="-180"/>
        </w:tabs>
        <w:rPr>
          <w:sz w:val="28"/>
          <w:szCs w:val="28"/>
        </w:rPr>
      </w:pPr>
    </w:p>
    <w:p w:rsidR="007C3EE8" w:rsidRDefault="007C3EE8">
      <w:pPr>
        <w:tabs>
          <w:tab w:val="left" w:pos="-180"/>
        </w:tabs>
        <w:rPr>
          <w:sz w:val="28"/>
          <w:szCs w:val="28"/>
        </w:rPr>
      </w:pPr>
    </w:p>
    <w:p w:rsidR="007C3EE8" w:rsidRDefault="007C3EE8">
      <w:pPr>
        <w:tabs>
          <w:tab w:val="left" w:pos="-180"/>
        </w:tabs>
        <w:rPr>
          <w:sz w:val="28"/>
          <w:szCs w:val="28"/>
        </w:rPr>
      </w:pPr>
    </w:p>
    <w:p w:rsidR="007C3EE8" w:rsidRDefault="007C3EE8">
      <w:pPr>
        <w:tabs>
          <w:tab w:val="left" w:pos="-180"/>
        </w:tabs>
        <w:rPr>
          <w:sz w:val="28"/>
          <w:szCs w:val="28"/>
        </w:rPr>
      </w:pPr>
    </w:p>
    <w:p w:rsidR="007C3EE8" w:rsidRDefault="007C3EE8">
      <w:pPr>
        <w:tabs>
          <w:tab w:val="left" w:pos="-180"/>
        </w:tabs>
        <w:rPr>
          <w:sz w:val="28"/>
          <w:szCs w:val="28"/>
        </w:rPr>
      </w:pPr>
    </w:p>
    <w:p w:rsidR="007C3EE8" w:rsidRDefault="007C3EE8">
      <w:pPr>
        <w:tabs>
          <w:tab w:val="left" w:pos="-180"/>
        </w:tabs>
        <w:rPr>
          <w:sz w:val="28"/>
          <w:szCs w:val="28"/>
        </w:rPr>
      </w:pPr>
    </w:p>
    <w:p w:rsidR="007C3EE8" w:rsidRDefault="007C3EE8">
      <w:pPr>
        <w:tabs>
          <w:tab w:val="left" w:pos="-180"/>
        </w:tabs>
        <w:rPr>
          <w:sz w:val="28"/>
          <w:szCs w:val="28"/>
        </w:rPr>
      </w:pPr>
    </w:p>
    <w:p w:rsidR="007C3EE8" w:rsidRDefault="007C3EE8">
      <w:pPr>
        <w:tabs>
          <w:tab w:val="left" w:pos="-180"/>
        </w:tabs>
        <w:rPr>
          <w:sz w:val="28"/>
          <w:szCs w:val="28"/>
        </w:rPr>
      </w:pPr>
    </w:p>
    <w:p w:rsidR="007C3EE8" w:rsidRDefault="007C3EE8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>отдел по осуществлению переданных</w:t>
      </w:r>
    </w:p>
    <w:p w:rsidR="007C3EE8" w:rsidRDefault="007C3EE8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7C3EE8" w:rsidRDefault="007C3EE8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7C3EE8" w:rsidRDefault="007C3EE8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7C3EE8" w:rsidRDefault="007C3EE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7C3EE8" w:rsidRDefault="007C3EE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7C3EE8" w:rsidRDefault="007C3EE8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7C3EE8" w:rsidRDefault="007C3EE8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7C3EE8" w:rsidRPr="00A860FF" w:rsidRDefault="007C3EE8">
      <w:pPr>
        <w:rPr>
          <w:sz w:val="28"/>
          <w:szCs w:val="28"/>
        </w:rPr>
      </w:pPr>
      <w:r w:rsidRPr="00A860FF">
        <w:rPr>
          <w:sz w:val="28"/>
          <w:szCs w:val="28"/>
        </w:rPr>
        <w:t>Исполнитель</w:t>
      </w:r>
      <w:r>
        <w:rPr>
          <w:sz w:val="28"/>
          <w:szCs w:val="28"/>
        </w:rPr>
        <w:t xml:space="preserve"> </w:t>
      </w:r>
      <w:r w:rsidRPr="00617E09">
        <w:rPr>
          <w:sz w:val="28"/>
          <w:szCs w:val="28"/>
          <w:u w:val="single"/>
        </w:rPr>
        <w:t>Воецкая И.А.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«05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октября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7C3EE8" w:rsidRDefault="007C3EE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7C3EE8" w:rsidRDefault="007C3EE8"/>
    <w:p w:rsidR="007C3EE8" w:rsidRDefault="007C3EE8"/>
    <w:p w:rsidR="007C3EE8" w:rsidRDefault="007C3EE8"/>
    <w:p w:rsidR="007C3EE8" w:rsidRDefault="007C3EE8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7C3EE8" w:rsidRDefault="007C3EE8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/>
      </w:tblPr>
      <w:tblGrid>
        <w:gridCol w:w="3168"/>
        <w:gridCol w:w="2393"/>
        <w:gridCol w:w="1927"/>
        <w:gridCol w:w="2220"/>
      </w:tblGrid>
      <w:tr w:rsidR="007C3EE8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EE8" w:rsidRDefault="007C3EE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EE8" w:rsidRDefault="007C3EE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EE8" w:rsidRDefault="007C3EE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Default="007C3EE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7C3EE8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C3EE8" w:rsidRDefault="007C3EE8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C3EE8" w:rsidRDefault="007C3EE8" w:rsidP="00FB385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C3EE8" w:rsidRDefault="007C3EE8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EE8" w:rsidRDefault="007C3EE8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C3EE8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E8" w:rsidRDefault="007C3EE8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E8" w:rsidRDefault="007C3EE8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7C3EE8" w:rsidRDefault="007C3EE8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E8" w:rsidRDefault="007C3EE8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E8" w:rsidRDefault="007C3EE8">
            <w:pPr>
              <w:snapToGrid w:val="0"/>
              <w:rPr>
                <w:sz w:val="28"/>
                <w:szCs w:val="28"/>
              </w:rPr>
            </w:pPr>
          </w:p>
        </w:tc>
      </w:tr>
      <w:tr w:rsidR="007C3EE8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E8" w:rsidRDefault="007C3EE8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E8" w:rsidRDefault="007C3EE8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Челышева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E8" w:rsidRDefault="007C3EE8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E8" w:rsidRDefault="007C3EE8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7C3EE8" w:rsidRDefault="007C3EE8">
      <w:pPr>
        <w:rPr>
          <w:sz w:val="26"/>
          <w:szCs w:val="26"/>
        </w:rPr>
      </w:pPr>
    </w:p>
    <w:p w:rsidR="007C3EE8" w:rsidRDefault="007C3EE8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7C3EE8" w:rsidRDefault="007C3EE8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/>
      </w:tblPr>
      <w:tblGrid>
        <w:gridCol w:w="7763"/>
        <w:gridCol w:w="2913"/>
      </w:tblGrid>
      <w:tr w:rsidR="007C3EE8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EE8" w:rsidRDefault="007C3EE8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Default="007C3EE8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7C3EE8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EE8" w:rsidRDefault="007C3EE8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Default="007C3EE8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7C3EE8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EE8" w:rsidRDefault="007C3EE8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Default="007C3EE8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7C3EE8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EE8" w:rsidRDefault="007C3EE8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Default="007C3EE8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7C3EE8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EE8" w:rsidRDefault="007C3EE8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Default="007C3EE8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7C3EE8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3EE8" w:rsidRDefault="007C3EE8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Default="007C3EE8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7C3EE8" w:rsidRDefault="007C3EE8"/>
    <w:p w:rsidR="007C3EE8" w:rsidRDefault="007C3EE8">
      <w:pPr>
        <w:rPr>
          <w:sz w:val="26"/>
          <w:szCs w:val="26"/>
        </w:rPr>
      </w:pPr>
    </w:p>
    <w:p w:rsidR="007C3EE8" w:rsidRDefault="007C3EE8">
      <w:pPr>
        <w:rPr>
          <w:sz w:val="26"/>
          <w:szCs w:val="26"/>
        </w:rPr>
      </w:pPr>
    </w:p>
    <w:p w:rsidR="007C3EE8" w:rsidRDefault="007C3EE8">
      <w:pPr>
        <w:rPr>
          <w:sz w:val="26"/>
          <w:szCs w:val="26"/>
        </w:rPr>
      </w:pPr>
    </w:p>
    <w:p w:rsidR="007C3EE8" w:rsidRDefault="007C3EE8"/>
    <w:sectPr w:rsidR="007C3EE8" w:rsidSect="00E87876">
      <w:headerReference w:type="even" r:id="rId7"/>
      <w:headerReference w:type="default" r:id="rId8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EE8" w:rsidRDefault="007C3EE8">
      <w:r>
        <w:separator/>
      </w:r>
    </w:p>
  </w:endnote>
  <w:endnote w:type="continuationSeparator" w:id="0">
    <w:p w:rsidR="007C3EE8" w:rsidRDefault="007C3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1"/>
    <w:family w:val="roman"/>
    <w:notTrueType/>
    <w:pitch w:val="variable"/>
    <w:sig w:usb0="000020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EE8" w:rsidRDefault="007C3EE8">
      <w:r>
        <w:separator/>
      </w:r>
    </w:p>
  </w:footnote>
  <w:footnote w:type="continuationSeparator" w:id="0">
    <w:p w:rsidR="007C3EE8" w:rsidRDefault="007C3E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EE8" w:rsidRDefault="007C3EE8" w:rsidP="004570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C3EE8" w:rsidRDefault="007C3EE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EE8" w:rsidRDefault="007C3EE8" w:rsidP="00D43FEA">
    <w:pPr>
      <w:pStyle w:val="Header"/>
      <w:rPr>
        <w:rStyle w:val="PageNumber"/>
      </w:rPr>
    </w:pPr>
  </w:p>
  <w:p w:rsidR="007C3EE8" w:rsidRDefault="007C3EE8" w:rsidP="00D43FE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2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0B76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37783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3525C"/>
    <w:rsid w:val="003417B7"/>
    <w:rsid w:val="003418ED"/>
    <w:rsid w:val="0034255C"/>
    <w:rsid w:val="003472D7"/>
    <w:rsid w:val="00351728"/>
    <w:rsid w:val="003519C2"/>
    <w:rsid w:val="003523BB"/>
    <w:rsid w:val="003549E9"/>
    <w:rsid w:val="003612C1"/>
    <w:rsid w:val="003719DA"/>
    <w:rsid w:val="0037306A"/>
    <w:rsid w:val="003831FD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29A6"/>
    <w:rsid w:val="00476038"/>
    <w:rsid w:val="004814C5"/>
    <w:rsid w:val="00481619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1774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17E09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1DE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2AAB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536"/>
    <w:rsid w:val="007967E0"/>
    <w:rsid w:val="007A0F3A"/>
    <w:rsid w:val="007A432D"/>
    <w:rsid w:val="007A571F"/>
    <w:rsid w:val="007A6670"/>
    <w:rsid w:val="007B5E83"/>
    <w:rsid w:val="007C19CF"/>
    <w:rsid w:val="007C3EE8"/>
    <w:rsid w:val="007E13CC"/>
    <w:rsid w:val="007E3B3A"/>
    <w:rsid w:val="007F0ADA"/>
    <w:rsid w:val="007F2821"/>
    <w:rsid w:val="007F3D50"/>
    <w:rsid w:val="007F43FE"/>
    <w:rsid w:val="00803312"/>
    <w:rsid w:val="00806686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1C08"/>
    <w:rsid w:val="008421BD"/>
    <w:rsid w:val="008430B0"/>
    <w:rsid w:val="00843CE2"/>
    <w:rsid w:val="00852378"/>
    <w:rsid w:val="00857E73"/>
    <w:rsid w:val="008666D2"/>
    <w:rsid w:val="00870F75"/>
    <w:rsid w:val="00871739"/>
    <w:rsid w:val="00873B1E"/>
    <w:rsid w:val="00880B11"/>
    <w:rsid w:val="00887D02"/>
    <w:rsid w:val="008929DD"/>
    <w:rsid w:val="00895748"/>
    <w:rsid w:val="00896CDB"/>
    <w:rsid w:val="008A0508"/>
    <w:rsid w:val="008A4DE1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56606"/>
    <w:rsid w:val="00961B54"/>
    <w:rsid w:val="00965187"/>
    <w:rsid w:val="009652B7"/>
    <w:rsid w:val="00966C4F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51"/>
    <w:rsid w:val="00A378BF"/>
    <w:rsid w:val="00A46FD8"/>
    <w:rsid w:val="00A53DA2"/>
    <w:rsid w:val="00A5779C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54CC"/>
    <w:rsid w:val="00B767E2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9558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2285"/>
    <w:rsid w:val="00D338AC"/>
    <w:rsid w:val="00D35150"/>
    <w:rsid w:val="00D3732E"/>
    <w:rsid w:val="00D423FD"/>
    <w:rsid w:val="00D43FEA"/>
    <w:rsid w:val="00D47083"/>
    <w:rsid w:val="00D565E5"/>
    <w:rsid w:val="00D656CD"/>
    <w:rsid w:val="00D73107"/>
    <w:rsid w:val="00D80A08"/>
    <w:rsid w:val="00D84A89"/>
    <w:rsid w:val="00D91846"/>
    <w:rsid w:val="00D9555B"/>
    <w:rsid w:val="00DA0338"/>
    <w:rsid w:val="00DA05C6"/>
    <w:rsid w:val="00DB0C83"/>
    <w:rsid w:val="00DB372D"/>
    <w:rsid w:val="00DB522E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647F8"/>
    <w:rsid w:val="00E67362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422E5"/>
    <w:rsid w:val="00F42E2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B3859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">
    <w:name w:val="Основной шрифт абзаца1"/>
    <w:uiPriority w:val="99"/>
    <w:rsid w:val="007F2821"/>
  </w:style>
  <w:style w:type="character" w:customStyle="1" w:styleId="10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">
    <w:name w:val="Основной текст Знак"/>
    <w:uiPriority w:val="99"/>
    <w:rsid w:val="007F2821"/>
    <w:rPr>
      <w:sz w:val="24"/>
    </w:rPr>
  </w:style>
  <w:style w:type="character" w:customStyle="1" w:styleId="a0">
    <w:name w:val="Нижний колонтитул Знак"/>
    <w:uiPriority w:val="99"/>
    <w:rsid w:val="007F2821"/>
    <w:rPr>
      <w:sz w:val="24"/>
    </w:rPr>
  </w:style>
  <w:style w:type="character" w:styleId="PageNumber">
    <w:name w:val="page number"/>
    <w:basedOn w:val="DefaultParagraphFont"/>
    <w:uiPriority w:val="99"/>
    <w:rsid w:val="007F2821"/>
    <w:rPr>
      <w:rFonts w:cs="Times New Roman"/>
    </w:rPr>
  </w:style>
  <w:style w:type="character" w:customStyle="1" w:styleId="a1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2">
    <w:name w:val="Схема документа Знак"/>
    <w:uiPriority w:val="99"/>
    <w:rsid w:val="007F2821"/>
    <w:rPr>
      <w:sz w:val="2"/>
    </w:rPr>
  </w:style>
  <w:style w:type="character" w:customStyle="1" w:styleId="a3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4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Hyperlink">
    <w:name w:val="Hyperlink"/>
    <w:basedOn w:val="DefaultParagraphFont"/>
    <w:uiPriority w:val="99"/>
    <w:rsid w:val="007F2821"/>
    <w:rPr>
      <w:rFonts w:cs="Times New Roman"/>
      <w:color w:val="000080"/>
      <w:u w:val="single"/>
    </w:rPr>
  </w:style>
  <w:style w:type="character" w:customStyle="1" w:styleId="a5">
    <w:name w:val="Маркеры списка"/>
    <w:uiPriority w:val="99"/>
    <w:rsid w:val="007F2821"/>
    <w:rPr>
      <w:rFonts w:ascii="OpenSymbol" w:hAnsi="OpenSymbol"/>
    </w:rPr>
  </w:style>
  <w:style w:type="paragraph" w:customStyle="1" w:styleId="a6">
    <w:name w:val="Заголовок"/>
    <w:basedOn w:val="Normal"/>
    <w:next w:val="BodyText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F2821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List">
    <w:name w:val="List"/>
    <w:basedOn w:val="BodyText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7F2821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7F2821"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Normal"/>
    <w:uiPriority w:val="99"/>
    <w:rsid w:val="007F2821"/>
    <w:pPr>
      <w:spacing w:after="120" w:line="480" w:lineRule="auto"/>
    </w:pPr>
  </w:style>
  <w:style w:type="paragraph" w:customStyle="1" w:styleId="13">
    <w:name w:val="Схема документа1"/>
    <w:basedOn w:val="Normal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7">
    <w:name w:val="Содержимое таблицы"/>
    <w:basedOn w:val="Normal"/>
    <w:uiPriority w:val="99"/>
    <w:rsid w:val="007F2821"/>
    <w:pPr>
      <w:suppressLineNumbers/>
    </w:pPr>
  </w:style>
  <w:style w:type="paragraph" w:customStyle="1" w:styleId="a8">
    <w:name w:val="Заголовок таблицы"/>
    <w:basedOn w:val="a7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Normal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Normal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Normal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Normal"/>
    <w:uiPriority w:val="99"/>
    <w:rsid w:val="007F2821"/>
    <w:rPr>
      <w:b/>
      <w:bCs/>
      <w:color w:val="0000FF"/>
    </w:rPr>
  </w:style>
  <w:style w:type="paragraph" w:styleId="ListParagraph">
    <w:name w:val="List Paragraph"/>
    <w:basedOn w:val="Normal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431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1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1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</TotalTime>
  <Pages>2</Pages>
  <Words>258</Words>
  <Characters>1471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om_kotysko</cp:lastModifiedBy>
  <cp:revision>8</cp:revision>
  <cp:lastPrinted>2017-10-02T09:33:00Z</cp:lastPrinted>
  <dcterms:created xsi:type="dcterms:W3CDTF">2017-09-21T14:01:00Z</dcterms:created>
  <dcterms:modified xsi:type="dcterms:W3CDTF">2017-10-05T12:39:00Z</dcterms:modified>
</cp:coreProperties>
</file>